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left="993" w:hanging="993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附件5</w:t>
      </w:r>
    </w:p>
    <w:p>
      <w:pPr>
        <w:spacing w:line="540" w:lineRule="exact"/>
        <w:jc w:val="center"/>
        <w:rPr>
          <w:rFonts w:hint="eastAsia" w:ascii="华文中宋" w:hAnsi="华文中宋" w:eastAsia="华文中宋"/>
          <w:b/>
          <w:bCs/>
          <w:kern w:val="0"/>
          <w:sz w:val="36"/>
        </w:rPr>
      </w:pPr>
      <w:r>
        <w:rPr>
          <w:rFonts w:hint="eastAsia" w:ascii="华文中宋" w:hAnsi="华文中宋" w:eastAsia="华文中宋"/>
          <w:b/>
          <w:bCs/>
          <w:kern w:val="0"/>
          <w:sz w:val="36"/>
        </w:rPr>
        <w:t>优秀共青团员申报项目和条件</w:t>
      </w: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36"/>
        </w:rPr>
      </w:pP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（1）理想信念坚定，拥护党的领导，热爱祖国，热爱人民，热爱社会主义，自觉践行社会主义核心价值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观。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（2）自觉遵守团的章程，模范履行团员的各项义务，积极参加“三会两制一课”和团的活动，在2017年度团员教育评议中获得优秀等次，团龄在1年以上。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（3）本领过硬，善于创新创造</w:t>
      </w:r>
      <w:r>
        <w:rPr>
          <w:rFonts w:hint="eastAsia" w:ascii="仿宋_GB2312" w:eastAsia="仿宋_GB2312"/>
          <w:sz w:val="32"/>
          <w:szCs w:val="32"/>
        </w:rPr>
        <w:t>，在本职工作上取得比较突出的成绩，能够发挥模范带头作用。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4）刻苦钻研，勇于创新创造，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带头学习文化知识，成绩优良，</w:t>
      </w:r>
      <w:r>
        <w:rPr>
          <w:rFonts w:hint="eastAsia" w:ascii="仿宋_GB2312" w:hAnsi="仿宋_GB2312" w:eastAsia="仿宋_GB2312" w:cs="仿宋_GB2312"/>
          <w:sz w:val="32"/>
          <w:szCs w:val="32"/>
        </w:rPr>
        <w:t>具有较好的理论水平和学习能力，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在学习型团组织建设中发挥模范带头作用。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（5）艰苦奋斗，作风扎实，积极深入基层、主动服务基层，在团的各项基层工作中发挥显著作用。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（6）品格高尚，能主动传播社会正能量，遵纪守法，敢于树立正气；在江门义工网注册成为志愿者，积极参加志愿服务，在青少年群体中有一定的影响力和号召力。</w:t>
      </w:r>
    </w:p>
    <w:p>
      <w:pPr>
        <w:widowControl/>
        <w:spacing w:line="600" w:lineRule="exact"/>
        <w:ind w:firstLine="643" w:firstLineChars="200"/>
        <w:rPr>
          <w:rFonts w:hint="eastAsia" w:ascii="仿宋_GB231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宋体" w:cs="宋体"/>
          <w:b/>
          <w:bCs/>
          <w:kern w:val="0"/>
          <w:szCs w:val="32"/>
        </w:rPr>
        <w:t>党员、预备党员、专职团干部以及1990年5月1日至2004年4月30日以外出生的共青团员均不参加评选。</w:t>
      </w:r>
    </w:p>
    <w:p>
      <w:bookmarkStart w:id="0" w:name="_GoBack"/>
      <w:bookmarkEnd w:id="0"/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4"/>
                            </w:rPr>
                            <w:t>- 10 -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Ll1uVLQAAAABQEAAA8A&#10;AAAAAAAAAQAgAAAAIgAAAGRycy9kb3ducmV2LnhtbFBLAQIUABQAAAAIAIdO4kAgb4SOrQEAAEcD&#10;AAAOAAAAAAAAAAEAIAAAAB8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1"/>
                        <w:szCs w:val="24"/>
                      </w:rPr>
                      <w:t>- 10 -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矩形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4"/>
                            </w:rPr>
                            <w:t>- 12 -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uXW5UtAAAAAFAQAADwAA&#10;AAAAAAABACAAAAAiAAAAZHJzL2Rvd25yZXYueG1sUEsBAhQAFAAAAAgAh07iQExFT2msAQAARwMA&#10;AA4AAAAAAAAAAQAgAAAAHwEAAGRycy9lMm9Eb2MueG1sUEsFBgAAAAAGAAYAWQEAAD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1"/>
                        <w:szCs w:val="24"/>
                      </w:rPr>
                      <w:t>- 12 -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41453"/>
    <w:rsid w:val="1074145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rFonts w:eastAsia="宋体"/>
      <w:kern w:val="0"/>
      <w:sz w:val="21"/>
    </w:rPr>
  </w:style>
  <w:style w:type="paragraph" w:styleId="3">
    <w:name w:val="Date"/>
    <w:basedOn w:val="1"/>
    <w:next w:val="1"/>
    <w:qFormat/>
    <w:uiPriority w:val="0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2018-06-20T09:05:00Z</dcterms:created>
  <dc:creator>admin</dc:creator>
  <cp:lastModifiedBy>admin</cp:lastModifiedBy>
  <dcterms:modified xsi:type="dcterms:W3CDTF">2018-06-20T09:06:35Z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